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Dachsanierung Schönborn Haus Ellwangen - Elektroinstallation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2026-LRA-II-HGE-07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Dachsanierung Schönborn Haus Ellwangen - Elektroinstallation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